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59398631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EF0837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531F20">
        <w:rPr>
          <w:b/>
          <w:bCs/>
          <w:sz w:val="22"/>
          <w:szCs w:val="22"/>
        </w:rPr>
        <w:t>628</w:t>
      </w:r>
    </w:p>
    <w:p w14:paraId="7157F9DD" w14:textId="7044375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EF0837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6AD60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 xml:space="preserve">MMS LI </w:t>
      </w:r>
      <w:r w:rsidR="00EF0837">
        <w:rPr>
          <w:b/>
          <w:sz w:val="22"/>
          <w:szCs w:val="22"/>
        </w:rPr>
        <w:t>– scope of target identifier</w:t>
      </w:r>
      <w:r w:rsidR="00531F20">
        <w:rPr>
          <w:b/>
          <w:sz w:val="22"/>
          <w:szCs w:val="22"/>
        </w:rPr>
        <w:t xml:space="preserve"> </w:t>
      </w:r>
      <w:r w:rsidR="00FE0579">
        <w:rPr>
          <w:b/>
          <w:sz w:val="22"/>
          <w:szCs w:val="22"/>
        </w:rPr>
        <w:t xml:space="preserve">– Part </w:t>
      </w:r>
      <w:r w:rsidR="00531F20">
        <w:rPr>
          <w:b/>
          <w:sz w:val="22"/>
          <w:szCs w:val="22"/>
        </w:rPr>
        <w:t>V</w:t>
      </w:r>
      <w:r w:rsidR="004F6D06">
        <w:rPr>
          <w:b/>
          <w:sz w:val="22"/>
          <w:szCs w:val="22"/>
        </w:rPr>
        <w:t xml:space="preserve"> (with redirection, initial MSISDN to generic email, multiple MMS Relay/Servers)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00332931" w14:textId="0263AF04" w:rsidR="00522875" w:rsidRDefault="00440983" w:rsidP="00522875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EF0837">
        <w:rPr>
          <w:rFonts w:ascii="Arial" w:hAnsi="Arial" w:cs="Arial"/>
          <w:i/>
          <w:sz w:val="18"/>
          <w:szCs w:val="18"/>
        </w:rPr>
        <w:t xml:space="preserve">. Scope of target identifiers </w:t>
      </w:r>
      <w:r w:rsidR="00BF11BF">
        <w:rPr>
          <w:rFonts w:ascii="Arial" w:hAnsi="Arial" w:cs="Arial"/>
          <w:i/>
          <w:sz w:val="18"/>
          <w:szCs w:val="18"/>
        </w:rPr>
        <w:t>with</w:t>
      </w:r>
      <w:r w:rsidR="00EF0837">
        <w:rPr>
          <w:rFonts w:ascii="Arial" w:hAnsi="Arial" w:cs="Arial"/>
          <w:i/>
          <w:sz w:val="18"/>
          <w:szCs w:val="18"/>
        </w:rPr>
        <w:t xml:space="preserve"> redirection </w:t>
      </w:r>
      <w:r w:rsidR="00BF11BF">
        <w:rPr>
          <w:rFonts w:ascii="Arial" w:hAnsi="Arial" w:cs="Arial"/>
          <w:i/>
          <w:sz w:val="18"/>
          <w:szCs w:val="18"/>
        </w:rPr>
        <w:t xml:space="preserve">are </w:t>
      </w:r>
      <w:r w:rsidR="00EF0837">
        <w:rPr>
          <w:rFonts w:ascii="Arial" w:hAnsi="Arial" w:cs="Arial"/>
          <w:i/>
          <w:sz w:val="18"/>
          <w:szCs w:val="18"/>
        </w:rPr>
        <w:t>illustrated</w:t>
      </w:r>
      <w:r w:rsidR="00BF11BF">
        <w:rPr>
          <w:rFonts w:ascii="Arial" w:hAnsi="Arial" w:cs="Arial"/>
          <w:i/>
          <w:sz w:val="18"/>
          <w:szCs w:val="18"/>
        </w:rPr>
        <w:t xml:space="preserve"> in a topology view format. </w:t>
      </w:r>
      <w:r w:rsidR="004F6D06">
        <w:rPr>
          <w:rFonts w:ascii="Arial" w:hAnsi="Arial" w:cs="Arial"/>
          <w:i/>
          <w:sz w:val="18"/>
          <w:szCs w:val="18"/>
        </w:rPr>
        <w:t xml:space="preserve">Here, the initial MM message is from MSISDN to a generic email address. </w:t>
      </w:r>
      <w:r w:rsidR="00522875">
        <w:rPr>
          <w:rFonts w:ascii="Arial" w:hAnsi="Arial" w:cs="Arial"/>
          <w:i/>
          <w:sz w:val="18"/>
          <w:szCs w:val="18"/>
        </w:rPr>
        <w:t>Multiple MMS Relay/Servers are used</w:t>
      </w:r>
      <w:r w:rsidR="00931C8C">
        <w:rPr>
          <w:rFonts w:ascii="Arial" w:hAnsi="Arial" w:cs="Arial"/>
          <w:i/>
          <w:sz w:val="18"/>
          <w:szCs w:val="18"/>
        </w:rPr>
        <w:t>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8CAA393" w14:textId="1489C0BD" w:rsidR="00A74AB3" w:rsidRDefault="003746FA" w:rsidP="00A74AB3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8A55EB"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8A55EB">
        <w:rPr>
          <w:bCs/>
          <w:sz w:val="22"/>
          <w:szCs w:val="22"/>
        </w:rPr>
        <w:t>MMS</w:t>
      </w:r>
      <w:r>
        <w:rPr>
          <w:bCs/>
          <w:sz w:val="22"/>
          <w:szCs w:val="22"/>
        </w:rPr>
        <w:t>.</w:t>
      </w:r>
      <w:r w:rsidR="00A74AB3">
        <w:rPr>
          <w:bCs/>
          <w:sz w:val="22"/>
          <w:szCs w:val="22"/>
        </w:rPr>
        <w:t xml:space="preserve"> The target identities can be a phone number or an email address. Several permutations are possible when messages exchanged between two clients represented by those identities are redirected (i.e. forwarded)</w:t>
      </w:r>
      <w:r w:rsidR="00931C8C">
        <w:rPr>
          <w:bCs/>
          <w:sz w:val="22"/>
          <w:szCs w:val="22"/>
        </w:rPr>
        <w:t>.</w:t>
      </w:r>
    </w:p>
    <w:p w14:paraId="6FCA5F7B" w14:textId="24406D51" w:rsidR="00FE0579" w:rsidRDefault="00FE0579" w:rsidP="005C4799">
      <w:pPr>
        <w:tabs>
          <w:tab w:val="left" w:pos="2660"/>
        </w:tabs>
        <w:jc w:val="both"/>
        <w:rPr>
          <w:bCs/>
          <w:szCs w:val="22"/>
        </w:rPr>
      </w:pPr>
      <w:r>
        <w:rPr>
          <w:bCs/>
          <w:sz w:val="22"/>
          <w:szCs w:val="22"/>
        </w:rPr>
        <w:t xml:space="preserve">In the illustrations shown here, the initial MM message is from phone number to </w:t>
      </w:r>
      <w:r w:rsidR="00DC7246">
        <w:rPr>
          <w:bCs/>
          <w:sz w:val="22"/>
          <w:szCs w:val="22"/>
        </w:rPr>
        <w:t xml:space="preserve">a </w:t>
      </w:r>
      <w:r>
        <w:rPr>
          <w:bCs/>
          <w:sz w:val="22"/>
          <w:szCs w:val="22"/>
        </w:rPr>
        <w:t>generic email address</w:t>
      </w:r>
      <w:r w:rsidR="00931C8C">
        <w:rPr>
          <w:bCs/>
          <w:sz w:val="22"/>
          <w:szCs w:val="22"/>
        </w:rPr>
        <w:t>.</w:t>
      </w: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01ADCD0E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931C8C">
        <w:rPr>
          <w:bCs/>
          <w:sz w:val="22"/>
          <w:szCs w:val="22"/>
        </w:rPr>
        <w:t>.</w:t>
      </w:r>
    </w:p>
    <w:p w14:paraId="2DEE0E4B" w14:textId="0FE0D2C1" w:rsidR="00246040" w:rsidRDefault="00ED5E14" w:rsidP="00910F9B">
      <w:pPr>
        <w:pStyle w:val="Heading1"/>
      </w:pPr>
      <w:r>
        <w:lastRenderedPageBreak/>
        <w:t>4</w:t>
      </w:r>
      <w:r>
        <w:tab/>
      </w:r>
      <w:r w:rsidR="00CA1E8F">
        <w:t>Illustration of LI for MMS</w:t>
      </w:r>
    </w:p>
    <w:p w14:paraId="20A70E11" w14:textId="195FFE9B" w:rsidR="003940EC" w:rsidRDefault="003940EC" w:rsidP="00910F9B">
      <w:pPr>
        <w:pStyle w:val="Heading2"/>
      </w:pPr>
      <w:r>
        <w:t>4.1</w:t>
      </w:r>
      <w:r>
        <w:tab/>
        <w:t>General</w:t>
      </w:r>
    </w:p>
    <w:p w14:paraId="15950B44" w14:textId="1838F2F2" w:rsidR="006F27AE" w:rsidRDefault="00ED5E14" w:rsidP="00910F9B">
      <w:pPr>
        <w:pStyle w:val="Heading2"/>
      </w:pPr>
      <w:r>
        <w:t>4.</w:t>
      </w:r>
      <w:r w:rsidR="00A42DF4">
        <w:t>2</w:t>
      </w:r>
      <w:r>
        <w:tab/>
      </w:r>
      <w:r w:rsidR="00EA6D75">
        <w:t>MMS background with LI scope</w:t>
      </w:r>
    </w:p>
    <w:p w14:paraId="031B8615" w14:textId="7901BACA" w:rsidR="006352EC" w:rsidRDefault="006352EC" w:rsidP="006352EC">
      <w:pPr>
        <w:pStyle w:val="Heading2"/>
      </w:pPr>
      <w:r>
        <w:t>4.3</w:t>
      </w:r>
      <w:r>
        <w:tab/>
        <w:t>Scope of target identities</w:t>
      </w:r>
    </w:p>
    <w:p w14:paraId="693AD2C2" w14:textId="1FD2C8AF" w:rsidR="00D0609C" w:rsidRDefault="00D0609C" w:rsidP="00871479">
      <w:pPr>
        <w:pStyle w:val="Heading3"/>
      </w:pPr>
      <w:r>
        <w:t>4.3.1</w:t>
      </w:r>
      <w:r>
        <w:tab/>
        <w:t>General</w:t>
      </w:r>
    </w:p>
    <w:p w14:paraId="4AD91595" w14:textId="5A48FE35" w:rsidR="00A2612D" w:rsidRDefault="00A2612D" w:rsidP="00813767">
      <w:pPr>
        <w:pStyle w:val="Heading3"/>
      </w:pPr>
      <w:r>
        <w:t>4.3</w:t>
      </w:r>
      <w:r w:rsidR="005478B4">
        <w:t>.</w:t>
      </w:r>
      <w:r w:rsidR="00871479">
        <w:t>2</w:t>
      </w:r>
      <w:r>
        <w:tab/>
      </w:r>
      <w:r w:rsidR="00CA702D">
        <w:t>Topology views - w</w:t>
      </w:r>
      <w:r w:rsidR="005478B4">
        <w:t>ithout redirection</w:t>
      </w:r>
    </w:p>
    <w:p w14:paraId="4413ADB6" w14:textId="17DCCF26" w:rsidR="000B7D90" w:rsidRDefault="000B7D90" w:rsidP="000B7D90">
      <w:pPr>
        <w:pStyle w:val="Heading3"/>
      </w:pPr>
      <w:r>
        <w:t>4.3.</w:t>
      </w:r>
      <w:r w:rsidR="00871479">
        <w:t>3</w:t>
      </w:r>
      <w:r>
        <w:tab/>
      </w:r>
      <w:r w:rsidR="00EF0837">
        <w:t>Topology views - w</w:t>
      </w:r>
      <w:r>
        <w:t>ith redirection</w:t>
      </w:r>
    </w:p>
    <w:p w14:paraId="3D15FEF6" w14:textId="5FD5829D" w:rsidR="001B0521" w:rsidRDefault="001B0521" w:rsidP="00871479">
      <w:pPr>
        <w:pStyle w:val="Heading4"/>
      </w:pPr>
      <w:r>
        <w:t>4.3.</w:t>
      </w:r>
      <w:r w:rsidR="00871479">
        <w:t>3</w:t>
      </w:r>
      <w:r>
        <w:t>.1</w:t>
      </w:r>
      <w:r>
        <w:tab/>
        <w:t>General</w:t>
      </w:r>
    </w:p>
    <w:p w14:paraId="0D3D5E7A" w14:textId="77777777" w:rsidR="00DC7246" w:rsidRDefault="00DC7246" w:rsidP="00DC7246">
      <w:pPr>
        <w:pStyle w:val="Heading4"/>
      </w:pPr>
      <w:r>
        <w:t>4.3.3.2</w:t>
      </w:r>
      <w:r>
        <w:tab/>
        <w:t>Multiple MMS Relay/Servers</w:t>
      </w:r>
    </w:p>
    <w:p w14:paraId="4EF178E5" w14:textId="77777777" w:rsidR="00DC7246" w:rsidRDefault="00DC7246" w:rsidP="00DC7246">
      <w:pPr>
        <w:pStyle w:val="Heading5"/>
      </w:pPr>
      <w:r>
        <w:t>4.3.3.2.1</w:t>
      </w:r>
      <w:r>
        <w:tab/>
        <w:t>General</w:t>
      </w:r>
    </w:p>
    <w:p w14:paraId="72982B48" w14:textId="77777777" w:rsidR="00DC7246" w:rsidRDefault="00DC7246" w:rsidP="00DC7246">
      <w:pPr>
        <w:pStyle w:val="Heading5"/>
      </w:pPr>
      <w:r>
        <w:t>4.3.3.2.2</w:t>
      </w:r>
      <w:r>
        <w:tab/>
        <w:t xml:space="preserve">Initial MM message from MSISDN to MSISDN </w:t>
      </w:r>
    </w:p>
    <w:p w14:paraId="0BB20699" w14:textId="77777777" w:rsidR="00DC7246" w:rsidRDefault="00DC7246" w:rsidP="00DC7246">
      <w:pPr>
        <w:pStyle w:val="Heading5"/>
      </w:pPr>
      <w:r>
        <w:t>4.3.3.2.3</w:t>
      </w:r>
      <w:r>
        <w:tab/>
        <w:t>Initial MM message from MSISDN to MSISDN based Email Address</w:t>
      </w:r>
    </w:p>
    <w:p w14:paraId="3C88C800" w14:textId="6BDA72A7" w:rsidR="00E716B2" w:rsidRPr="00E716B2" w:rsidRDefault="00E716B2" w:rsidP="00E716B2">
      <w:pPr>
        <w:jc w:val="center"/>
        <w:rPr>
          <w:color w:val="7030A0"/>
          <w:sz w:val="48"/>
          <w:szCs w:val="48"/>
        </w:rPr>
      </w:pPr>
      <w:r w:rsidRPr="00E716B2">
        <w:rPr>
          <w:color w:val="7030A0"/>
          <w:sz w:val="48"/>
          <w:szCs w:val="48"/>
        </w:rPr>
        <w:t>*** New Text ***</w:t>
      </w:r>
    </w:p>
    <w:p w14:paraId="2D62E129" w14:textId="6EFC2816" w:rsidR="00066FEB" w:rsidRDefault="00066FEB" w:rsidP="00DC7246">
      <w:pPr>
        <w:pStyle w:val="Heading5"/>
      </w:pPr>
      <w:r>
        <w:t>4.3.3.</w:t>
      </w:r>
      <w:r w:rsidR="00DC7246">
        <w:t>2.</w:t>
      </w:r>
      <w:r>
        <w:t>4</w:t>
      </w:r>
      <w:r>
        <w:tab/>
        <w:t xml:space="preserve">Initial MM message from MSISDN to </w:t>
      </w:r>
      <w:r w:rsidR="00FE0579">
        <w:t xml:space="preserve">generic </w:t>
      </w:r>
      <w:r>
        <w:t>Email Address</w:t>
      </w:r>
      <w:r w:rsidR="00931C8C">
        <w:t xml:space="preserve"> </w:t>
      </w:r>
    </w:p>
    <w:p w14:paraId="55691CA7" w14:textId="079EA5FD" w:rsidR="00066FEB" w:rsidRPr="00066FEB" w:rsidRDefault="00066FEB" w:rsidP="00DC7246">
      <w:pPr>
        <w:pStyle w:val="Heading6"/>
      </w:pPr>
      <w:r>
        <w:t>4.3.3.</w:t>
      </w:r>
      <w:r w:rsidR="00DC7246">
        <w:t>2.</w:t>
      </w:r>
      <w:r>
        <w:t>4.1</w:t>
      </w:r>
      <w:r>
        <w:tab/>
        <w:t>Overview</w:t>
      </w:r>
    </w:p>
    <w:p w14:paraId="4564A242" w14:textId="6FA40C97" w:rsidR="00066FEB" w:rsidRPr="00E716B2" w:rsidRDefault="00066FEB" w:rsidP="00E716B2">
      <w:r w:rsidRPr="00E716B2">
        <w:t xml:space="preserve">MMS User Agent (A) initially sends an MM message using own phone number (MSISDN, GPSI (MSISDN), E.164 number) to a generic Email Address (shown as </w:t>
      </w:r>
      <w:proofErr w:type="spellStart"/>
      <w:r w:rsidRPr="00E716B2">
        <w:t>BB@email</w:t>
      </w:r>
      <w:proofErr w:type="spellEnd"/>
      <w:r w:rsidRPr="00E716B2">
        <w:t xml:space="preserve">). The </w:t>
      </w:r>
      <w:r w:rsidR="0037676C" w:rsidRPr="00E716B2">
        <w:t>recipient of that MM message,</w:t>
      </w:r>
      <w:r w:rsidR="00931C8C">
        <w:t xml:space="preserve"> </w:t>
      </w:r>
      <w:r w:rsidRPr="00E716B2">
        <w:t>Email Client (</w:t>
      </w:r>
      <w:r w:rsidR="0037676C" w:rsidRPr="00E716B2">
        <w:t>BB</w:t>
      </w:r>
      <w:r w:rsidRPr="00E716B2">
        <w:t>)</w:t>
      </w:r>
      <w:r w:rsidR="0037676C" w:rsidRPr="00E716B2">
        <w:t xml:space="preserve">, forwards the </w:t>
      </w:r>
      <w:r w:rsidRPr="00E716B2">
        <w:t>MM message to destinations as illustrated</w:t>
      </w:r>
      <w:r w:rsidR="00931C8C">
        <w:t>.</w:t>
      </w:r>
    </w:p>
    <w:p w14:paraId="40B198F1" w14:textId="2381A97D" w:rsidR="00066FEB" w:rsidRPr="00E716B2" w:rsidRDefault="0037676C" w:rsidP="00E716B2">
      <w:r w:rsidRPr="00E716B2">
        <w:t>In this illustration, i</w:t>
      </w:r>
      <w:r w:rsidR="00066FEB" w:rsidRPr="00E716B2">
        <w:t>t is presumed that MMS User Agent (A) and MMS User Agent (C) are served by different MMS Relay Servers.</w:t>
      </w:r>
    </w:p>
    <w:p w14:paraId="78451CA8" w14:textId="0BBB6E4A" w:rsidR="00066FEB" w:rsidRDefault="00BA7474" w:rsidP="00E716B2">
      <w:pPr>
        <w:pStyle w:val="TH"/>
      </w:pPr>
      <w:r>
        <w:object w:dxaOrig="19926" w:dyaOrig="7944" w14:anchorId="79C3C2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39.4pt" o:ole="">
            <v:imagedata r:id="rId8" o:title=""/>
          </v:shape>
          <o:OLEObject Type="Embed" ProgID="Visio.Drawing.15" ShapeID="_x0000_i1025" DrawAspect="Content" ObjectID="_1790411961" r:id="rId9"/>
        </w:object>
      </w:r>
    </w:p>
    <w:p w14:paraId="20BEC3E2" w14:textId="1B3BAEB6" w:rsidR="00DC7246" w:rsidRDefault="00066FEB" w:rsidP="00DC7246">
      <w:pPr>
        <w:pStyle w:val="TF"/>
      </w:pPr>
      <w:r>
        <w:t>Figure 4.3.3.</w:t>
      </w:r>
      <w:r w:rsidR="00DC7246">
        <w:t>2.</w:t>
      </w:r>
      <w:r>
        <w:t xml:space="preserve">4.1-1: </w:t>
      </w:r>
      <w:r w:rsidR="00DC7246">
        <w:t>Scope of target identities – with redirection (multiple Relay/Servers – case 3)</w:t>
      </w:r>
    </w:p>
    <w:p w14:paraId="76FC2DB8" w14:textId="7590A83C" w:rsidR="00066FEB" w:rsidRPr="00E716B2" w:rsidRDefault="00066FEB" w:rsidP="00E716B2">
      <w:r w:rsidRPr="00E716B2">
        <w:t>The path of the MM message from MMS User Agent (A) to Email Client (</w:t>
      </w:r>
      <w:r w:rsidR="0037676C" w:rsidRPr="00E716B2">
        <w:t>BB</w:t>
      </w:r>
      <w:r w:rsidRPr="00E716B2">
        <w:t xml:space="preserve">) is same </w:t>
      </w:r>
      <w:r w:rsidR="0037676C" w:rsidRPr="00E716B2">
        <w:t xml:space="preserve">as in </w:t>
      </w:r>
      <w:r w:rsidRPr="00E716B2">
        <w:t>the scenario 3 of the illustration</w:t>
      </w:r>
      <w:r w:rsidR="003A5FD2" w:rsidRPr="00E716B2">
        <w:t>s</w:t>
      </w:r>
      <w:r w:rsidRPr="00E716B2">
        <w:t xml:space="preserve"> </w:t>
      </w:r>
      <w:r w:rsidR="003A5FD2" w:rsidRPr="00E716B2">
        <w:t>in</w:t>
      </w:r>
      <w:r w:rsidRPr="00E716B2">
        <w:t xml:space="preserve"> </w:t>
      </w:r>
      <w:r w:rsidR="00D5673E" w:rsidRPr="00E716B2">
        <w:t>clause 4.3.2.2 (figure 4.3.2.2.1-1 and 4.3.2.2.2.4-1)</w:t>
      </w:r>
      <w:r w:rsidRPr="00E716B2">
        <w:t xml:space="preserve">. For this part, the phone number A can be a target in the MMS Relay/Server (A) and the Email Address </w:t>
      </w:r>
      <w:proofErr w:type="spellStart"/>
      <w:r w:rsidRPr="00E716B2">
        <w:t>BB@email</w:t>
      </w:r>
      <w:proofErr w:type="spellEnd"/>
      <w:r w:rsidRPr="00E716B2">
        <w:t xml:space="preserve"> can be a non-local ID in the MMS Relay/Server (A)</w:t>
      </w:r>
      <w:r w:rsidR="00931C8C">
        <w:t>.</w:t>
      </w:r>
    </w:p>
    <w:p w14:paraId="4372F5DD" w14:textId="24F8C6C0" w:rsidR="00066FEB" w:rsidRPr="00E716B2" w:rsidRDefault="00066FEB" w:rsidP="00E716B2">
      <w:r w:rsidRPr="00E716B2">
        <w:t>The redirection of the MM message may happen to a phone number or to an Email Address</w:t>
      </w:r>
      <w:r w:rsidR="00931C8C">
        <w:t>.</w:t>
      </w:r>
    </w:p>
    <w:p w14:paraId="2C4EE93E" w14:textId="108EE05A" w:rsidR="00066FEB" w:rsidRPr="00E716B2" w:rsidRDefault="00EC4208" w:rsidP="00E716B2">
      <w:r w:rsidRPr="00E716B2">
        <w:t>The Email Client (</w:t>
      </w:r>
      <w:r w:rsidR="0037676C" w:rsidRPr="00E716B2">
        <w:t>BB</w:t>
      </w:r>
      <w:r w:rsidRPr="00E716B2">
        <w:t xml:space="preserve">) uses the </w:t>
      </w:r>
      <w:r w:rsidR="00066FEB" w:rsidRPr="00E716B2">
        <w:t xml:space="preserve">phone number of the redirected-to MMS User Agent (C) </w:t>
      </w:r>
      <w:r w:rsidRPr="00E716B2">
        <w:t>i</w:t>
      </w:r>
      <w:r w:rsidR="00066FEB" w:rsidRPr="00E716B2">
        <w:t>n an email format (i.e. MSISDN based Email Address)</w:t>
      </w:r>
      <w:r w:rsidRPr="00E716B2">
        <w:t>.</w:t>
      </w:r>
      <w:r w:rsidR="00931C8C">
        <w:t xml:space="preserve"> </w:t>
      </w:r>
      <w:r w:rsidR="00066FEB" w:rsidRPr="00E716B2">
        <w:t xml:space="preserve">In this case, the redirected-to MMS Relay/Server (C) would remove the domain from for C (i.e. removes the </w:t>
      </w:r>
      <w:proofErr w:type="spellStart"/>
      <w:r w:rsidR="00066FEB" w:rsidRPr="00E716B2">
        <w:t>mmsc</w:t>
      </w:r>
      <w:proofErr w:type="spellEnd"/>
      <w:r w:rsidR="00066FEB" w:rsidRPr="00E716B2">
        <w:t xml:space="preserve">-c from </w:t>
      </w:r>
      <w:proofErr w:type="spellStart"/>
      <w:r w:rsidR="00066FEB" w:rsidRPr="00E716B2">
        <w:t>C@mmsc-c</w:t>
      </w:r>
      <w:proofErr w:type="spellEnd"/>
      <w:r w:rsidR="00066FEB" w:rsidRPr="00E716B2">
        <w:t>)</w:t>
      </w:r>
      <w:r w:rsidR="00931C8C">
        <w:t>.</w:t>
      </w:r>
    </w:p>
    <w:p w14:paraId="77096EEE" w14:textId="73E866C6" w:rsidR="00FE0579" w:rsidRDefault="00FE0579" w:rsidP="00FE057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3A5FD2">
        <w:rPr>
          <w:bCs/>
          <w:sz w:val="22"/>
          <w:szCs w:val="22"/>
        </w:rPr>
        <w:t>The two redirected scenarios</w:t>
      </w:r>
      <w:r>
        <w:rPr>
          <w:bCs/>
          <w:sz w:val="22"/>
          <w:szCs w:val="22"/>
        </w:rPr>
        <w:t>,</w:t>
      </w:r>
      <w:r w:rsidRPr="003A5FD2">
        <w:rPr>
          <w:bCs/>
          <w:sz w:val="22"/>
          <w:szCs w:val="22"/>
        </w:rPr>
        <w:t xml:space="preserve"> shown as R-1, R-2 in figure 4.3.3.</w:t>
      </w:r>
      <w:r w:rsidR="00DC7246">
        <w:rPr>
          <w:bCs/>
          <w:sz w:val="22"/>
          <w:szCs w:val="22"/>
        </w:rPr>
        <w:t>2.</w:t>
      </w:r>
      <w:r w:rsidRPr="003A5FD2">
        <w:rPr>
          <w:bCs/>
          <w:sz w:val="22"/>
          <w:szCs w:val="22"/>
        </w:rPr>
        <w:t>4.1-1</w:t>
      </w:r>
      <w:r>
        <w:rPr>
          <w:bCs/>
          <w:sz w:val="22"/>
          <w:szCs w:val="22"/>
        </w:rPr>
        <w:t>,</w:t>
      </w:r>
      <w:r w:rsidRPr="003A5FD2">
        <w:rPr>
          <w:bCs/>
          <w:sz w:val="22"/>
          <w:szCs w:val="22"/>
        </w:rPr>
        <w:t xml:space="preserve"> are further illustrated in figure 4.3.3.</w:t>
      </w:r>
      <w:r w:rsidR="00DC7246">
        <w:rPr>
          <w:bCs/>
          <w:sz w:val="22"/>
          <w:szCs w:val="22"/>
        </w:rPr>
        <w:t>2.</w:t>
      </w:r>
      <w:r w:rsidRPr="003A5FD2">
        <w:rPr>
          <w:bCs/>
          <w:sz w:val="22"/>
          <w:szCs w:val="22"/>
        </w:rPr>
        <w:t>4.1-2</w:t>
      </w:r>
      <w:r w:rsidR="00931C8C">
        <w:rPr>
          <w:bCs/>
          <w:sz w:val="22"/>
          <w:szCs w:val="22"/>
        </w:rPr>
        <w:t>.</w:t>
      </w:r>
    </w:p>
    <w:p w14:paraId="3FF1913A" w14:textId="24F4A5C2" w:rsidR="00FE0579" w:rsidRDefault="00BA7474" w:rsidP="00FE0579">
      <w:pPr>
        <w:pStyle w:val="TH"/>
      </w:pPr>
      <w:r>
        <w:object w:dxaOrig="20592" w:dyaOrig="3900" w14:anchorId="717A2C7B">
          <v:shape id="_x0000_i1026" type="#_x0000_t75" style="width:481.8pt;height:174pt" o:ole="">
            <v:imagedata r:id="rId10" o:title=""/>
          </v:shape>
          <o:OLEObject Type="Embed" ProgID="Visio.Drawing.15" ShapeID="_x0000_i1026" DrawAspect="Content" ObjectID="_1790411962" r:id="rId11"/>
        </w:object>
      </w:r>
    </w:p>
    <w:p w14:paraId="315D4626" w14:textId="4250F045" w:rsidR="00FE0579" w:rsidRPr="003A5FD2" w:rsidRDefault="00FE0579" w:rsidP="00FE0579">
      <w:pPr>
        <w:pStyle w:val="TF"/>
        <w:rPr>
          <w:bCs/>
          <w:sz w:val="22"/>
          <w:szCs w:val="22"/>
        </w:rPr>
      </w:pPr>
      <w:r>
        <w:t>Figure 4.3.3.</w:t>
      </w:r>
      <w:r w:rsidR="00DC7246">
        <w:t>2.</w:t>
      </w:r>
      <w:r>
        <w:t xml:space="preserve">4.1-2: Two scenarios for the </w:t>
      </w:r>
      <w:r w:rsidRPr="003A5FD2">
        <w:rPr>
          <w:bCs/>
          <w:sz w:val="22"/>
          <w:szCs w:val="22"/>
        </w:rPr>
        <w:t xml:space="preserve">redirected MM message </w:t>
      </w:r>
      <w:r w:rsidR="00186929">
        <w:rPr>
          <w:bCs/>
          <w:sz w:val="22"/>
          <w:szCs w:val="22"/>
        </w:rPr>
        <w:t>for</w:t>
      </w:r>
      <w:r w:rsidRPr="003A5FD2">
        <w:rPr>
          <w:bCs/>
          <w:sz w:val="22"/>
          <w:szCs w:val="22"/>
        </w:rPr>
        <w:t xml:space="preserve"> case 3</w:t>
      </w:r>
    </w:p>
    <w:p w14:paraId="6258DEBE" w14:textId="79E12A23" w:rsidR="00FE0579" w:rsidRPr="00E716B2" w:rsidRDefault="00FE0579" w:rsidP="00E716B2">
      <w:r w:rsidRPr="00E716B2">
        <w:t>The two redirected scenarios are described in clause 4.3.3.</w:t>
      </w:r>
      <w:r w:rsidR="00DC7246" w:rsidRPr="00E716B2">
        <w:t>2.</w:t>
      </w:r>
      <w:r w:rsidRPr="00E716B2">
        <w:t>4.2</w:t>
      </w:r>
      <w:r w:rsidR="00931C8C">
        <w:t>.</w:t>
      </w:r>
    </w:p>
    <w:p w14:paraId="06660F0C" w14:textId="4355A7B1" w:rsidR="00FE0579" w:rsidRDefault="00FE0579" w:rsidP="00DC7246">
      <w:pPr>
        <w:pStyle w:val="Heading6"/>
      </w:pPr>
      <w:r>
        <w:lastRenderedPageBreak/>
        <w:t>4.3.3.</w:t>
      </w:r>
      <w:r w:rsidR="00DC7246">
        <w:t>2.</w:t>
      </w:r>
      <w:r>
        <w:t>4.2</w:t>
      </w:r>
      <w:r>
        <w:tab/>
        <w:t xml:space="preserve">Descriptions of MM message redirections from a phone number </w:t>
      </w:r>
    </w:p>
    <w:p w14:paraId="145BE1AE" w14:textId="40C761E0" w:rsidR="00FE0579" w:rsidRPr="00FB5348" w:rsidRDefault="00FE0579" w:rsidP="00DC7246">
      <w:pPr>
        <w:pStyle w:val="Heading7"/>
      </w:pPr>
      <w:r>
        <w:t>4.3.3.</w:t>
      </w:r>
      <w:r w:rsidR="00DC7246">
        <w:t>2.</w:t>
      </w:r>
      <w:r>
        <w:t>4.2.1</w:t>
      </w:r>
      <w:r>
        <w:tab/>
      </w:r>
      <w:r w:rsidRPr="00FB5348">
        <w:t xml:space="preserve">Scenario </w:t>
      </w:r>
      <w:r>
        <w:t>R</w:t>
      </w:r>
      <w:r w:rsidRPr="00FB5348">
        <w:t>-</w:t>
      </w:r>
      <w:r>
        <w:t>1</w:t>
      </w:r>
      <w:r w:rsidRPr="00FB5348">
        <w:t>:</w:t>
      </w:r>
    </w:p>
    <w:p w14:paraId="23ED8B08" w14:textId="666F501E" w:rsidR="00FE0579" w:rsidRPr="00E716B2" w:rsidRDefault="00FE0579" w:rsidP="00E716B2">
      <w:r w:rsidRPr="00E716B2">
        <w:t xml:space="preserve">In this scenario, the Email Client (BB) forwards the received MM message to a phone number (MSISDN, GPSI (MSISDN), E.164 number) by addressing the destination using an MSISDN based Email Address (shown as </w:t>
      </w:r>
      <w:proofErr w:type="spellStart"/>
      <w:r w:rsidRPr="00E716B2">
        <w:t>C@mmsc-c</w:t>
      </w:r>
      <w:proofErr w:type="spellEnd"/>
      <w:r w:rsidRPr="00E716B2">
        <w:t>). The MMS User Agent (C) is the recipient of that redirected MM message</w:t>
      </w:r>
      <w:r w:rsidR="00931C8C">
        <w:t>.</w:t>
      </w:r>
    </w:p>
    <w:p w14:paraId="6AFB7BEF" w14:textId="52ECDEF0" w:rsidR="00FE0579" w:rsidRPr="00E716B2" w:rsidRDefault="00FE0579" w:rsidP="00E716B2">
      <w:r w:rsidRPr="00E716B2">
        <w:t>The</w:t>
      </w:r>
      <w:r w:rsidR="00931C8C">
        <w:t xml:space="preserve"> </w:t>
      </w:r>
      <w:r w:rsidRPr="00E716B2">
        <w:t>MMS Relay/Server (C) would remove the domain name (shown as @mmsc-c) at the terminating end</w:t>
      </w:r>
      <w:r w:rsidR="00931C8C">
        <w:t>.</w:t>
      </w:r>
    </w:p>
    <w:p w14:paraId="4CCE6B59" w14:textId="5A50E676" w:rsidR="00FE0579" w:rsidRPr="00E716B2" w:rsidRDefault="00FE0579" w:rsidP="00E716B2">
      <w:r w:rsidRPr="00E716B2">
        <w:t xml:space="preserve">The generic Email Address </w:t>
      </w:r>
      <w:proofErr w:type="spellStart"/>
      <w:r w:rsidRPr="00E716B2">
        <w:t>BB@email</w:t>
      </w:r>
      <w:proofErr w:type="spellEnd"/>
      <w:r w:rsidRPr="00E716B2">
        <w:t xml:space="preserve"> can be a target non-local ID in the MMS Relay/Server (C)</w:t>
      </w:r>
      <w:r w:rsidR="00931C8C">
        <w:t>.</w:t>
      </w:r>
    </w:p>
    <w:p w14:paraId="25F901FC" w14:textId="3D207423" w:rsidR="00FE0579" w:rsidRPr="00E716B2" w:rsidRDefault="00FE0579" w:rsidP="00E716B2">
      <w:r w:rsidRPr="00E716B2">
        <w:t>The phone number C can be a target in the MMS Relay/Server (C)</w:t>
      </w:r>
      <w:r w:rsidR="00931C8C">
        <w:t>.</w:t>
      </w:r>
    </w:p>
    <w:p w14:paraId="5CCDF36B" w14:textId="1DD89870" w:rsidR="00FE0579" w:rsidRPr="00FB5348" w:rsidRDefault="00FE0579" w:rsidP="00DC7246">
      <w:pPr>
        <w:pStyle w:val="Heading7"/>
      </w:pPr>
      <w:r>
        <w:t>4.3.3.</w:t>
      </w:r>
      <w:r w:rsidR="00DC7246">
        <w:t>2.</w:t>
      </w:r>
      <w:r>
        <w:t>4.2.2</w:t>
      </w:r>
      <w:r>
        <w:tab/>
      </w:r>
      <w:r w:rsidRPr="00FB5348">
        <w:t xml:space="preserve">Scenario </w:t>
      </w:r>
      <w:r>
        <w:t>R</w:t>
      </w:r>
      <w:r w:rsidRPr="00FB5348">
        <w:t>-</w:t>
      </w:r>
      <w:r>
        <w:t>2</w:t>
      </w:r>
      <w:r w:rsidRPr="00FB5348">
        <w:t>:</w:t>
      </w:r>
    </w:p>
    <w:p w14:paraId="640025AA" w14:textId="22410FCB" w:rsidR="00FE0579" w:rsidRPr="00E716B2" w:rsidRDefault="00FE0579" w:rsidP="00E716B2">
      <w:r w:rsidRPr="00E716B2">
        <w:t>In this scenario, the Email Client (BB) forwards</w:t>
      </w:r>
      <w:r w:rsidR="00931C8C">
        <w:t xml:space="preserve"> </w:t>
      </w:r>
      <w:r w:rsidRPr="00E716B2">
        <w:t>the received MM message to a</w:t>
      </w:r>
      <w:r w:rsidR="00931C8C">
        <w:t xml:space="preserve"> </w:t>
      </w:r>
      <w:r w:rsidRPr="00E716B2">
        <w:t xml:space="preserve">generic Email Address (shown as </w:t>
      </w:r>
      <w:proofErr w:type="spellStart"/>
      <w:r w:rsidRPr="00E716B2">
        <w:t>CC@email</w:t>
      </w:r>
      <w:proofErr w:type="spellEnd"/>
      <w:r w:rsidRPr="00E716B2">
        <w:t>). This MM message goes from the External Server (email) to the Email Client (CC)</w:t>
      </w:r>
      <w:r w:rsidR="00931C8C">
        <w:t>.</w:t>
      </w:r>
    </w:p>
    <w:p w14:paraId="74B1C3C5" w14:textId="7F675C07" w:rsidR="00FE0579" w:rsidRPr="00E716B2" w:rsidRDefault="00FE0579" w:rsidP="00E716B2">
      <w:r w:rsidRPr="00E716B2">
        <w:t xml:space="preserve">MMS LI does not apply to this scenario, since the email message redirected from </w:t>
      </w:r>
      <w:proofErr w:type="spellStart"/>
      <w:r w:rsidRPr="00E716B2">
        <w:t>BB@email</w:t>
      </w:r>
      <w:proofErr w:type="spellEnd"/>
      <w:r w:rsidRPr="00E716B2">
        <w:t xml:space="preserve"> to </w:t>
      </w:r>
      <w:proofErr w:type="spellStart"/>
      <w:r w:rsidRPr="00E716B2">
        <w:t>CC@email</w:t>
      </w:r>
      <w:proofErr w:type="spellEnd"/>
      <w:r w:rsidRPr="00E716B2">
        <w:t xml:space="preserve"> does not hit the MMS/Relay Server</w:t>
      </w:r>
      <w:r w:rsidR="00931C8C">
        <w:t>.</w:t>
      </w:r>
    </w:p>
    <w:p w14:paraId="1CB1F113" w14:textId="77777777" w:rsidR="00FE0579" w:rsidRDefault="00FE0579" w:rsidP="00066FE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1EE653D6" w14:textId="77777777" w:rsidR="003746FA" w:rsidRPr="00A12774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32"/>
          <w:szCs w:val="32"/>
        </w:rPr>
      </w:pPr>
      <w:r w:rsidRPr="00A12774">
        <w:rPr>
          <w:bCs/>
          <w:color w:val="7030A0"/>
          <w:sz w:val="32"/>
          <w:szCs w:val="32"/>
        </w:rPr>
        <w:t xml:space="preserve">***** </w:t>
      </w:r>
      <w:r>
        <w:rPr>
          <w:bCs/>
          <w:color w:val="7030A0"/>
          <w:sz w:val="32"/>
          <w:szCs w:val="32"/>
        </w:rPr>
        <w:t>End</w:t>
      </w:r>
      <w:r w:rsidRPr="00A12774">
        <w:rPr>
          <w:bCs/>
          <w:color w:val="7030A0"/>
          <w:sz w:val="32"/>
          <w:szCs w:val="32"/>
        </w:rPr>
        <w:t xml:space="preserve">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9722BD"/>
    <w:multiLevelType w:val="hybridMultilevel"/>
    <w:tmpl w:val="74B82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1"/>
  </w:num>
  <w:num w:numId="2" w16cid:durableId="64032208">
    <w:abstractNumId w:val="12"/>
  </w:num>
  <w:num w:numId="3" w16cid:durableId="550578688">
    <w:abstractNumId w:val="6"/>
  </w:num>
  <w:num w:numId="4" w16cid:durableId="1112628801">
    <w:abstractNumId w:val="4"/>
  </w:num>
  <w:num w:numId="5" w16cid:durableId="305278245">
    <w:abstractNumId w:val="1"/>
  </w:num>
  <w:num w:numId="6" w16cid:durableId="1893691534">
    <w:abstractNumId w:val="4"/>
  </w:num>
  <w:num w:numId="7" w16cid:durableId="2035837267">
    <w:abstractNumId w:val="4"/>
  </w:num>
  <w:num w:numId="8" w16cid:durableId="1594969936">
    <w:abstractNumId w:val="3"/>
  </w:num>
  <w:num w:numId="9" w16cid:durableId="145319192">
    <w:abstractNumId w:val="5"/>
  </w:num>
  <w:num w:numId="10" w16cid:durableId="642127919">
    <w:abstractNumId w:val="7"/>
  </w:num>
  <w:num w:numId="11" w16cid:durableId="951475533">
    <w:abstractNumId w:val="10"/>
  </w:num>
  <w:num w:numId="12" w16cid:durableId="1168712691">
    <w:abstractNumId w:val="2"/>
  </w:num>
  <w:num w:numId="13" w16cid:durableId="1888450267">
    <w:abstractNumId w:val="9"/>
  </w:num>
  <w:num w:numId="14" w16cid:durableId="528102457">
    <w:abstractNumId w:val="0"/>
  </w:num>
  <w:num w:numId="15" w16cid:durableId="20963144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30037"/>
    <w:rsid w:val="0003196A"/>
    <w:rsid w:val="0003544D"/>
    <w:rsid w:val="00037B82"/>
    <w:rsid w:val="00037C34"/>
    <w:rsid w:val="00044897"/>
    <w:rsid w:val="0004687B"/>
    <w:rsid w:val="00046D97"/>
    <w:rsid w:val="0005220C"/>
    <w:rsid w:val="000575B9"/>
    <w:rsid w:val="00060E94"/>
    <w:rsid w:val="000612FC"/>
    <w:rsid w:val="00062C43"/>
    <w:rsid w:val="00063C6D"/>
    <w:rsid w:val="000653D3"/>
    <w:rsid w:val="00066071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57F2"/>
    <w:rsid w:val="00097A20"/>
    <w:rsid w:val="000A0B54"/>
    <w:rsid w:val="000A58CD"/>
    <w:rsid w:val="000A6400"/>
    <w:rsid w:val="000A6465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494D"/>
    <w:rsid w:val="000E4B76"/>
    <w:rsid w:val="000E4E8E"/>
    <w:rsid w:val="000E4F62"/>
    <w:rsid w:val="000E5A26"/>
    <w:rsid w:val="000F56BC"/>
    <w:rsid w:val="000F675D"/>
    <w:rsid w:val="001000AE"/>
    <w:rsid w:val="0010260F"/>
    <w:rsid w:val="00105D74"/>
    <w:rsid w:val="00105FC8"/>
    <w:rsid w:val="00111280"/>
    <w:rsid w:val="00116717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720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929"/>
    <w:rsid w:val="00186DD4"/>
    <w:rsid w:val="00186E9E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1017"/>
    <w:rsid w:val="001C29D6"/>
    <w:rsid w:val="001C2D42"/>
    <w:rsid w:val="001C49FC"/>
    <w:rsid w:val="001C5305"/>
    <w:rsid w:val="001C60A4"/>
    <w:rsid w:val="001C7ABA"/>
    <w:rsid w:val="001C7C73"/>
    <w:rsid w:val="001D3745"/>
    <w:rsid w:val="001D3C89"/>
    <w:rsid w:val="001D4735"/>
    <w:rsid w:val="001E0C88"/>
    <w:rsid w:val="001E3E80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7016"/>
    <w:rsid w:val="00210765"/>
    <w:rsid w:val="00210C27"/>
    <w:rsid w:val="00211F93"/>
    <w:rsid w:val="00213A8A"/>
    <w:rsid w:val="00216BE9"/>
    <w:rsid w:val="00220935"/>
    <w:rsid w:val="00220D09"/>
    <w:rsid w:val="00232B13"/>
    <w:rsid w:val="00232CFD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181B"/>
    <w:rsid w:val="002A5319"/>
    <w:rsid w:val="002A60A8"/>
    <w:rsid w:val="002B2F16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7CD"/>
    <w:rsid w:val="002E7C6F"/>
    <w:rsid w:val="002F12B1"/>
    <w:rsid w:val="002F27DB"/>
    <w:rsid w:val="002F563F"/>
    <w:rsid w:val="003013E7"/>
    <w:rsid w:val="003053CE"/>
    <w:rsid w:val="00305CA1"/>
    <w:rsid w:val="00305F3B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0437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422"/>
    <w:rsid w:val="00393D0A"/>
    <w:rsid w:val="003940EC"/>
    <w:rsid w:val="00394EBF"/>
    <w:rsid w:val="00395968"/>
    <w:rsid w:val="00396B07"/>
    <w:rsid w:val="003A018C"/>
    <w:rsid w:val="003A0FFB"/>
    <w:rsid w:val="003A2C8B"/>
    <w:rsid w:val="003A3772"/>
    <w:rsid w:val="003A518E"/>
    <w:rsid w:val="003A5FD2"/>
    <w:rsid w:val="003A7D21"/>
    <w:rsid w:val="003B2322"/>
    <w:rsid w:val="003B242A"/>
    <w:rsid w:val="003B318A"/>
    <w:rsid w:val="003B4D12"/>
    <w:rsid w:val="003B781C"/>
    <w:rsid w:val="003C0345"/>
    <w:rsid w:val="003C18DF"/>
    <w:rsid w:val="003C43EC"/>
    <w:rsid w:val="003C4D64"/>
    <w:rsid w:val="003C6CDC"/>
    <w:rsid w:val="003D0661"/>
    <w:rsid w:val="003D1AB3"/>
    <w:rsid w:val="003D3C85"/>
    <w:rsid w:val="003D4F43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6FE6"/>
    <w:rsid w:val="00407CF5"/>
    <w:rsid w:val="00411B6A"/>
    <w:rsid w:val="00413F64"/>
    <w:rsid w:val="00416904"/>
    <w:rsid w:val="00416D95"/>
    <w:rsid w:val="00420BA1"/>
    <w:rsid w:val="00421567"/>
    <w:rsid w:val="004234A4"/>
    <w:rsid w:val="00423973"/>
    <w:rsid w:val="0042637B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3F65"/>
    <w:rsid w:val="00454BFA"/>
    <w:rsid w:val="00457151"/>
    <w:rsid w:val="00460C11"/>
    <w:rsid w:val="0046162B"/>
    <w:rsid w:val="00462211"/>
    <w:rsid w:val="00462F6A"/>
    <w:rsid w:val="004647E8"/>
    <w:rsid w:val="00467075"/>
    <w:rsid w:val="00470EDD"/>
    <w:rsid w:val="0047230D"/>
    <w:rsid w:val="00472B63"/>
    <w:rsid w:val="00473461"/>
    <w:rsid w:val="00474B2E"/>
    <w:rsid w:val="00477D3A"/>
    <w:rsid w:val="00482569"/>
    <w:rsid w:val="00484750"/>
    <w:rsid w:val="00491577"/>
    <w:rsid w:val="004919E8"/>
    <w:rsid w:val="00491A87"/>
    <w:rsid w:val="004934E0"/>
    <w:rsid w:val="004950C7"/>
    <w:rsid w:val="004A0A62"/>
    <w:rsid w:val="004A2E8B"/>
    <w:rsid w:val="004A3DBC"/>
    <w:rsid w:val="004A5DA6"/>
    <w:rsid w:val="004B10F9"/>
    <w:rsid w:val="004B3EA6"/>
    <w:rsid w:val="004B4BBE"/>
    <w:rsid w:val="004B6360"/>
    <w:rsid w:val="004C0716"/>
    <w:rsid w:val="004C1C76"/>
    <w:rsid w:val="004C34C8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0661"/>
    <w:rsid w:val="004E199D"/>
    <w:rsid w:val="004F2EE5"/>
    <w:rsid w:val="004F6D06"/>
    <w:rsid w:val="004F7B80"/>
    <w:rsid w:val="005019B5"/>
    <w:rsid w:val="00501D10"/>
    <w:rsid w:val="00502CCD"/>
    <w:rsid w:val="00504DFF"/>
    <w:rsid w:val="00511B4C"/>
    <w:rsid w:val="00513927"/>
    <w:rsid w:val="00520743"/>
    <w:rsid w:val="00521E63"/>
    <w:rsid w:val="00522875"/>
    <w:rsid w:val="00522D3F"/>
    <w:rsid w:val="005247AD"/>
    <w:rsid w:val="00525295"/>
    <w:rsid w:val="00526E29"/>
    <w:rsid w:val="00530707"/>
    <w:rsid w:val="00531F20"/>
    <w:rsid w:val="005326B5"/>
    <w:rsid w:val="005335DF"/>
    <w:rsid w:val="00540C42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607A4"/>
    <w:rsid w:val="00561948"/>
    <w:rsid w:val="0056208B"/>
    <w:rsid w:val="00565772"/>
    <w:rsid w:val="00567F0C"/>
    <w:rsid w:val="005755FC"/>
    <w:rsid w:val="00575C82"/>
    <w:rsid w:val="00576AD1"/>
    <w:rsid w:val="00577335"/>
    <w:rsid w:val="005808F3"/>
    <w:rsid w:val="00580A4D"/>
    <w:rsid w:val="00584886"/>
    <w:rsid w:val="00586490"/>
    <w:rsid w:val="005931C5"/>
    <w:rsid w:val="005935A7"/>
    <w:rsid w:val="00593696"/>
    <w:rsid w:val="00593BCF"/>
    <w:rsid w:val="005A21EF"/>
    <w:rsid w:val="005A22E6"/>
    <w:rsid w:val="005A247A"/>
    <w:rsid w:val="005A26F1"/>
    <w:rsid w:val="005A5027"/>
    <w:rsid w:val="005A64C0"/>
    <w:rsid w:val="005A6C7A"/>
    <w:rsid w:val="005B07D5"/>
    <w:rsid w:val="005B5220"/>
    <w:rsid w:val="005B6712"/>
    <w:rsid w:val="005C4799"/>
    <w:rsid w:val="005D044B"/>
    <w:rsid w:val="005D35B8"/>
    <w:rsid w:val="005D385C"/>
    <w:rsid w:val="005D45C6"/>
    <w:rsid w:val="005D62BD"/>
    <w:rsid w:val="005D79E5"/>
    <w:rsid w:val="005E1524"/>
    <w:rsid w:val="005E34D8"/>
    <w:rsid w:val="005E44C2"/>
    <w:rsid w:val="005F0112"/>
    <w:rsid w:val="005F1A15"/>
    <w:rsid w:val="005F4E68"/>
    <w:rsid w:val="005F6631"/>
    <w:rsid w:val="005F7B19"/>
    <w:rsid w:val="00601EA1"/>
    <w:rsid w:val="00603E75"/>
    <w:rsid w:val="00604298"/>
    <w:rsid w:val="006108D5"/>
    <w:rsid w:val="00613EC4"/>
    <w:rsid w:val="00613F55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F77"/>
    <w:rsid w:val="006426BB"/>
    <w:rsid w:val="00642FFC"/>
    <w:rsid w:val="0064339E"/>
    <w:rsid w:val="00643D90"/>
    <w:rsid w:val="00644A2F"/>
    <w:rsid w:val="00654165"/>
    <w:rsid w:val="00654502"/>
    <w:rsid w:val="00654A00"/>
    <w:rsid w:val="00657938"/>
    <w:rsid w:val="006602DD"/>
    <w:rsid w:val="00660AB1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263"/>
    <w:rsid w:val="006868ED"/>
    <w:rsid w:val="00692A03"/>
    <w:rsid w:val="006A1E86"/>
    <w:rsid w:val="006A3147"/>
    <w:rsid w:val="006A5E44"/>
    <w:rsid w:val="006A69BD"/>
    <w:rsid w:val="006A6CEE"/>
    <w:rsid w:val="006B11B2"/>
    <w:rsid w:val="006B14AB"/>
    <w:rsid w:val="006B2F46"/>
    <w:rsid w:val="006B410D"/>
    <w:rsid w:val="006B7884"/>
    <w:rsid w:val="006C1C7A"/>
    <w:rsid w:val="006C2861"/>
    <w:rsid w:val="006C3211"/>
    <w:rsid w:val="006C4FDB"/>
    <w:rsid w:val="006D1442"/>
    <w:rsid w:val="006D1A3B"/>
    <w:rsid w:val="006D210E"/>
    <w:rsid w:val="006D215D"/>
    <w:rsid w:val="006E3065"/>
    <w:rsid w:val="006E75FF"/>
    <w:rsid w:val="006E78B9"/>
    <w:rsid w:val="006E7DFE"/>
    <w:rsid w:val="006F1F8A"/>
    <w:rsid w:val="006F2768"/>
    <w:rsid w:val="006F27AE"/>
    <w:rsid w:val="006F58BB"/>
    <w:rsid w:val="00700FAB"/>
    <w:rsid w:val="0070554D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273B2"/>
    <w:rsid w:val="00731738"/>
    <w:rsid w:val="0073482C"/>
    <w:rsid w:val="007349B2"/>
    <w:rsid w:val="00735166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10F"/>
    <w:rsid w:val="007857C1"/>
    <w:rsid w:val="00785F81"/>
    <w:rsid w:val="007864EE"/>
    <w:rsid w:val="00787081"/>
    <w:rsid w:val="007875BB"/>
    <w:rsid w:val="0079100D"/>
    <w:rsid w:val="00794A6F"/>
    <w:rsid w:val="00796B43"/>
    <w:rsid w:val="00797EB3"/>
    <w:rsid w:val="007A1498"/>
    <w:rsid w:val="007A15EB"/>
    <w:rsid w:val="007A2225"/>
    <w:rsid w:val="007A49BB"/>
    <w:rsid w:val="007A7603"/>
    <w:rsid w:val="007B05C6"/>
    <w:rsid w:val="007B31E9"/>
    <w:rsid w:val="007B424E"/>
    <w:rsid w:val="007B5391"/>
    <w:rsid w:val="007C0964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D4B"/>
    <w:rsid w:val="007E4E34"/>
    <w:rsid w:val="007E4E65"/>
    <w:rsid w:val="007E7088"/>
    <w:rsid w:val="007F18EA"/>
    <w:rsid w:val="007F1B43"/>
    <w:rsid w:val="007F266D"/>
    <w:rsid w:val="007F33AA"/>
    <w:rsid w:val="007F5D52"/>
    <w:rsid w:val="00800B64"/>
    <w:rsid w:val="0080273C"/>
    <w:rsid w:val="00803CE9"/>
    <w:rsid w:val="00804760"/>
    <w:rsid w:val="0080554D"/>
    <w:rsid w:val="00805DF1"/>
    <w:rsid w:val="0080645E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467"/>
    <w:rsid w:val="00834E58"/>
    <w:rsid w:val="00841698"/>
    <w:rsid w:val="00843F53"/>
    <w:rsid w:val="008464BB"/>
    <w:rsid w:val="00850677"/>
    <w:rsid w:val="00850C48"/>
    <w:rsid w:val="00855700"/>
    <w:rsid w:val="00856B9B"/>
    <w:rsid w:val="008573F0"/>
    <w:rsid w:val="00860D29"/>
    <w:rsid w:val="00861853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61E2"/>
    <w:rsid w:val="00896618"/>
    <w:rsid w:val="008A0D02"/>
    <w:rsid w:val="008A1B90"/>
    <w:rsid w:val="008A2D1C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1143"/>
    <w:rsid w:val="008C2883"/>
    <w:rsid w:val="008C33E3"/>
    <w:rsid w:val="008C35C5"/>
    <w:rsid w:val="008C3A9D"/>
    <w:rsid w:val="008C401B"/>
    <w:rsid w:val="008C75CA"/>
    <w:rsid w:val="008D471F"/>
    <w:rsid w:val="008D51DA"/>
    <w:rsid w:val="008D5C55"/>
    <w:rsid w:val="008D79F6"/>
    <w:rsid w:val="008E06D1"/>
    <w:rsid w:val="008E6551"/>
    <w:rsid w:val="008E6635"/>
    <w:rsid w:val="008E7D27"/>
    <w:rsid w:val="008F4108"/>
    <w:rsid w:val="008F41EB"/>
    <w:rsid w:val="008F67AD"/>
    <w:rsid w:val="00903600"/>
    <w:rsid w:val="009052C5"/>
    <w:rsid w:val="00910F9B"/>
    <w:rsid w:val="00912058"/>
    <w:rsid w:val="00913E1F"/>
    <w:rsid w:val="0091613D"/>
    <w:rsid w:val="0091712B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1C8C"/>
    <w:rsid w:val="00935939"/>
    <w:rsid w:val="009366B1"/>
    <w:rsid w:val="00937890"/>
    <w:rsid w:val="00940DD6"/>
    <w:rsid w:val="00942440"/>
    <w:rsid w:val="00942785"/>
    <w:rsid w:val="00946C90"/>
    <w:rsid w:val="0095273E"/>
    <w:rsid w:val="00952E61"/>
    <w:rsid w:val="00953FF0"/>
    <w:rsid w:val="009542E3"/>
    <w:rsid w:val="009554F5"/>
    <w:rsid w:val="0095570D"/>
    <w:rsid w:val="009565A2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4B01"/>
    <w:rsid w:val="00985CA0"/>
    <w:rsid w:val="00987847"/>
    <w:rsid w:val="00987B92"/>
    <w:rsid w:val="009901A3"/>
    <w:rsid w:val="00991E63"/>
    <w:rsid w:val="00995DD7"/>
    <w:rsid w:val="009A2D4C"/>
    <w:rsid w:val="009A3319"/>
    <w:rsid w:val="009A4F2F"/>
    <w:rsid w:val="009A5E66"/>
    <w:rsid w:val="009B22C0"/>
    <w:rsid w:val="009B4B4D"/>
    <w:rsid w:val="009C06B5"/>
    <w:rsid w:val="009C120A"/>
    <w:rsid w:val="009C2AB7"/>
    <w:rsid w:val="009C3567"/>
    <w:rsid w:val="009C42CE"/>
    <w:rsid w:val="009D13D0"/>
    <w:rsid w:val="009D2848"/>
    <w:rsid w:val="009D346E"/>
    <w:rsid w:val="009D681E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52A8"/>
    <w:rsid w:val="00A004CB"/>
    <w:rsid w:val="00A035D7"/>
    <w:rsid w:val="00A0364E"/>
    <w:rsid w:val="00A05C19"/>
    <w:rsid w:val="00A10219"/>
    <w:rsid w:val="00A138E8"/>
    <w:rsid w:val="00A15034"/>
    <w:rsid w:val="00A1660B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677"/>
    <w:rsid w:val="00A42DF4"/>
    <w:rsid w:val="00A468A9"/>
    <w:rsid w:val="00A46FC2"/>
    <w:rsid w:val="00A476C0"/>
    <w:rsid w:val="00A50B38"/>
    <w:rsid w:val="00A51EE2"/>
    <w:rsid w:val="00A53081"/>
    <w:rsid w:val="00A541D0"/>
    <w:rsid w:val="00A554AD"/>
    <w:rsid w:val="00A56435"/>
    <w:rsid w:val="00A5762C"/>
    <w:rsid w:val="00A62D1F"/>
    <w:rsid w:val="00A655CC"/>
    <w:rsid w:val="00A66A15"/>
    <w:rsid w:val="00A73EFB"/>
    <w:rsid w:val="00A74AB3"/>
    <w:rsid w:val="00A74CBD"/>
    <w:rsid w:val="00A761AA"/>
    <w:rsid w:val="00A77FD2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241D"/>
    <w:rsid w:val="00AC35D0"/>
    <w:rsid w:val="00AC3C62"/>
    <w:rsid w:val="00AC429C"/>
    <w:rsid w:val="00AC5056"/>
    <w:rsid w:val="00AC5FEA"/>
    <w:rsid w:val="00AC65A5"/>
    <w:rsid w:val="00AC6AE8"/>
    <w:rsid w:val="00AC7DE0"/>
    <w:rsid w:val="00AC7FBB"/>
    <w:rsid w:val="00AD0B8D"/>
    <w:rsid w:val="00AD2319"/>
    <w:rsid w:val="00AE0D69"/>
    <w:rsid w:val="00AE2FF3"/>
    <w:rsid w:val="00AE63EF"/>
    <w:rsid w:val="00AE68C3"/>
    <w:rsid w:val="00AF25B6"/>
    <w:rsid w:val="00AF3610"/>
    <w:rsid w:val="00AF39A2"/>
    <w:rsid w:val="00B00638"/>
    <w:rsid w:val="00B006D5"/>
    <w:rsid w:val="00B06B9A"/>
    <w:rsid w:val="00B07F11"/>
    <w:rsid w:val="00B10122"/>
    <w:rsid w:val="00B13250"/>
    <w:rsid w:val="00B146AB"/>
    <w:rsid w:val="00B166C6"/>
    <w:rsid w:val="00B2034C"/>
    <w:rsid w:val="00B216DB"/>
    <w:rsid w:val="00B22312"/>
    <w:rsid w:val="00B239DC"/>
    <w:rsid w:val="00B25A62"/>
    <w:rsid w:val="00B317F5"/>
    <w:rsid w:val="00B31D69"/>
    <w:rsid w:val="00B32FC5"/>
    <w:rsid w:val="00B34061"/>
    <w:rsid w:val="00B35484"/>
    <w:rsid w:val="00B3601D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5188C"/>
    <w:rsid w:val="00B542C9"/>
    <w:rsid w:val="00B57BE8"/>
    <w:rsid w:val="00B61217"/>
    <w:rsid w:val="00B6221D"/>
    <w:rsid w:val="00B643D8"/>
    <w:rsid w:val="00B657C0"/>
    <w:rsid w:val="00B72CFC"/>
    <w:rsid w:val="00B72F5E"/>
    <w:rsid w:val="00B76583"/>
    <w:rsid w:val="00B822EB"/>
    <w:rsid w:val="00B828AD"/>
    <w:rsid w:val="00B82A2C"/>
    <w:rsid w:val="00B86D3E"/>
    <w:rsid w:val="00B91F6F"/>
    <w:rsid w:val="00B95FB4"/>
    <w:rsid w:val="00B9713B"/>
    <w:rsid w:val="00BA3787"/>
    <w:rsid w:val="00BA4D09"/>
    <w:rsid w:val="00BA723B"/>
    <w:rsid w:val="00BA7474"/>
    <w:rsid w:val="00BB4E11"/>
    <w:rsid w:val="00BC1025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F11BF"/>
    <w:rsid w:val="00BF3C5F"/>
    <w:rsid w:val="00BF3F7C"/>
    <w:rsid w:val="00BF3FD1"/>
    <w:rsid w:val="00BF3FF7"/>
    <w:rsid w:val="00BF4626"/>
    <w:rsid w:val="00BF5B4E"/>
    <w:rsid w:val="00BF5CC5"/>
    <w:rsid w:val="00BF6C50"/>
    <w:rsid w:val="00C03CEA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30543"/>
    <w:rsid w:val="00C3268C"/>
    <w:rsid w:val="00C334FA"/>
    <w:rsid w:val="00C36949"/>
    <w:rsid w:val="00C36FD2"/>
    <w:rsid w:val="00C4431D"/>
    <w:rsid w:val="00C4665D"/>
    <w:rsid w:val="00C4735A"/>
    <w:rsid w:val="00C47B70"/>
    <w:rsid w:val="00C51A85"/>
    <w:rsid w:val="00C54A8A"/>
    <w:rsid w:val="00C54D21"/>
    <w:rsid w:val="00C601A7"/>
    <w:rsid w:val="00C60D1A"/>
    <w:rsid w:val="00C616A0"/>
    <w:rsid w:val="00C6315E"/>
    <w:rsid w:val="00C66150"/>
    <w:rsid w:val="00C70C3A"/>
    <w:rsid w:val="00C75EDD"/>
    <w:rsid w:val="00C80457"/>
    <w:rsid w:val="00C80E55"/>
    <w:rsid w:val="00C833ED"/>
    <w:rsid w:val="00C85441"/>
    <w:rsid w:val="00C86E8A"/>
    <w:rsid w:val="00C950E4"/>
    <w:rsid w:val="00C95FA9"/>
    <w:rsid w:val="00C95FF9"/>
    <w:rsid w:val="00C96C2A"/>
    <w:rsid w:val="00C978E3"/>
    <w:rsid w:val="00CA003F"/>
    <w:rsid w:val="00CA0A5C"/>
    <w:rsid w:val="00CA1CB7"/>
    <w:rsid w:val="00CA1E8F"/>
    <w:rsid w:val="00CA2724"/>
    <w:rsid w:val="00CA2A57"/>
    <w:rsid w:val="00CA4FD9"/>
    <w:rsid w:val="00CA5187"/>
    <w:rsid w:val="00CA702D"/>
    <w:rsid w:val="00CB1097"/>
    <w:rsid w:val="00CB4C6B"/>
    <w:rsid w:val="00CB5EDF"/>
    <w:rsid w:val="00CB7F78"/>
    <w:rsid w:val="00CC1397"/>
    <w:rsid w:val="00CC260A"/>
    <w:rsid w:val="00CC39C7"/>
    <w:rsid w:val="00CC5766"/>
    <w:rsid w:val="00CC6699"/>
    <w:rsid w:val="00CC66CE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89F"/>
    <w:rsid w:val="00CE404C"/>
    <w:rsid w:val="00CE71CC"/>
    <w:rsid w:val="00CF1E52"/>
    <w:rsid w:val="00CF1FC0"/>
    <w:rsid w:val="00CF453E"/>
    <w:rsid w:val="00D02BF3"/>
    <w:rsid w:val="00D02F5C"/>
    <w:rsid w:val="00D0609C"/>
    <w:rsid w:val="00D1388D"/>
    <w:rsid w:val="00D203DD"/>
    <w:rsid w:val="00D2130B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284F"/>
    <w:rsid w:val="00D52C9D"/>
    <w:rsid w:val="00D53D48"/>
    <w:rsid w:val="00D553C9"/>
    <w:rsid w:val="00D55586"/>
    <w:rsid w:val="00D5673E"/>
    <w:rsid w:val="00D568D8"/>
    <w:rsid w:val="00D63BFA"/>
    <w:rsid w:val="00D64110"/>
    <w:rsid w:val="00D6422F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4821"/>
    <w:rsid w:val="00D85B36"/>
    <w:rsid w:val="00D85D29"/>
    <w:rsid w:val="00D864B9"/>
    <w:rsid w:val="00D87FF5"/>
    <w:rsid w:val="00D91658"/>
    <w:rsid w:val="00D92C10"/>
    <w:rsid w:val="00D94962"/>
    <w:rsid w:val="00D971AA"/>
    <w:rsid w:val="00D97F97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66B"/>
    <w:rsid w:val="00DC09C0"/>
    <w:rsid w:val="00DC0B3B"/>
    <w:rsid w:val="00DC2126"/>
    <w:rsid w:val="00DC22CC"/>
    <w:rsid w:val="00DC4C4F"/>
    <w:rsid w:val="00DC7246"/>
    <w:rsid w:val="00DC7B3B"/>
    <w:rsid w:val="00DD1140"/>
    <w:rsid w:val="00DD2098"/>
    <w:rsid w:val="00DD35C7"/>
    <w:rsid w:val="00DD51ED"/>
    <w:rsid w:val="00DD7403"/>
    <w:rsid w:val="00DE11C3"/>
    <w:rsid w:val="00DE3457"/>
    <w:rsid w:val="00DE364F"/>
    <w:rsid w:val="00DE4015"/>
    <w:rsid w:val="00DE5508"/>
    <w:rsid w:val="00DE65D3"/>
    <w:rsid w:val="00DF222F"/>
    <w:rsid w:val="00DF7FB6"/>
    <w:rsid w:val="00E0019F"/>
    <w:rsid w:val="00E00EA3"/>
    <w:rsid w:val="00E01445"/>
    <w:rsid w:val="00E12CA4"/>
    <w:rsid w:val="00E13B94"/>
    <w:rsid w:val="00E14646"/>
    <w:rsid w:val="00E15DFA"/>
    <w:rsid w:val="00E2099E"/>
    <w:rsid w:val="00E217A2"/>
    <w:rsid w:val="00E22291"/>
    <w:rsid w:val="00E24093"/>
    <w:rsid w:val="00E26529"/>
    <w:rsid w:val="00E26FB1"/>
    <w:rsid w:val="00E344C0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16B2"/>
    <w:rsid w:val="00E73E70"/>
    <w:rsid w:val="00E744DC"/>
    <w:rsid w:val="00E813BF"/>
    <w:rsid w:val="00E851B0"/>
    <w:rsid w:val="00E85264"/>
    <w:rsid w:val="00E855EC"/>
    <w:rsid w:val="00E85973"/>
    <w:rsid w:val="00E902FC"/>
    <w:rsid w:val="00E934A0"/>
    <w:rsid w:val="00EA2783"/>
    <w:rsid w:val="00EA39C3"/>
    <w:rsid w:val="00EA6D75"/>
    <w:rsid w:val="00EB143C"/>
    <w:rsid w:val="00EB2F10"/>
    <w:rsid w:val="00EC14F3"/>
    <w:rsid w:val="00EC1E0E"/>
    <w:rsid w:val="00EC2CF0"/>
    <w:rsid w:val="00EC4208"/>
    <w:rsid w:val="00EC79DD"/>
    <w:rsid w:val="00ED488E"/>
    <w:rsid w:val="00ED5E0C"/>
    <w:rsid w:val="00ED5E14"/>
    <w:rsid w:val="00EE11B4"/>
    <w:rsid w:val="00EE13A5"/>
    <w:rsid w:val="00EE1598"/>
    <w:rsid w:val="00EE3B2E"/>
    <w:rsid w:val="00EE4CA2"/>
    <w:rsid w:val="00EF0413"/>
    <w:rsid w:val="00EF0837"/>
    <w:rsid w:val="00EF0D4E"/>
    <w:rsid w:val="00EF1F94"/>
    <w:rsid w:val="00EF4060"/>
    <w:rsid w:val="00EF40F9"/>
    <w:rsid w:val="00EF45BF"/>
    <w:rsid w:val="00EF540A"/>
    <w:rsid w:val="00F02981"/>
    <w:rsid w:val="00F0330D"/>
    <w:rsid w:val="00F05FC0"/>
    <w:rsid w:val="00F074BA"/>
    <w:rsid w:val="00F115C0"/>
    <w:rsid w:val="00F11909"/>
    <w:rsid w:val="00F13649"/>
    <w:rsid w:val="00F13992"/>
    <w:rsid w:val="00F161EA"/>
    <w:rsid w:val="00F201DF"/>
    <w:rsid w:val="00F20679"/>
    <w:rsid w:val="00F22C92"/>
    <w:rsid w:val="00F23A5E"/>
    <w:rsid w:val="00F30141"/>
    <w:rsid w:val="00F31A41"/>
    <w:rsid w:val="00F40201"/>
    <w:rsid w:val="00F5100E"/>
    <w:rsid w:val="00F51FFA"/>
    <w:rsid w:val="00F52ACC"/>
    <w:rsid w:val="00F53BA0"/>
    <w:rsid w:val="00F57202"/>
    <w:rsid w:val="00F6100A"/>
    <w:rsid w:val="00F63BE6"/>
    <w:rsid w:val="00F67877"/>
    <w:rsid w:val="00F7048F"/>
    <w:rsid w:val="00F705C2"/>
    <w:rsid w:val="00F73A91"/>
    <w:rsid w:val="00F75948"/>
    <w:rsid w:val="00F76A51"/>
    <w:rsid w:val="00F83B11"/>
    <w:rsid w:val="00F84356"/>
    <w:rsid w:val="00F858E7"/>
    <w:rsid w:val="00F860C7"/>
    <w:rsid w:val="00F8778A"/>
    <w:rsid w:val="00F9126D"/>
    <w:rsid w:val="00F918F3"/>
    <w:rsid w:val="00F96365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61D2"/>
    <w:rsid w:val="00FC6C3D"/>
    <w:rsid w:val="00FC7945"/>
    <w:rsid w:val="00FD13AB"/>
    <w:rsid w:val="00FD2271"/>
    <w:rsid w:val="00FD2816"/>
    <w:rsid w:val="00FD2849"/>
    <w:rsid w:val="00FD3B79"/>
    <w:rsid w:val="00FD6EDF"/>
    <w:rsid w:val="00FE0136"/>
    <w:rsid w:val="00FE0579"/>
    <w:rsid w:val="00FE19F7"/>
    <w:rsid w:val="00FE1A84"/>
    <w:rsid w:val="00FE1B0B"/>
    <w:rsid w:val="00FE21FD"/>
    <w:rsid w:val="00FE2619"/>
    <w:rsid w:val="00FE2C50"/>
    <w:rsid w:val="00FE486A"/>
    <w:rsid w:val="00FE6463"/>
    <w:rsid w:val="00FE6F4C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651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15</cp:revision>
  <cp:lastPrinted>2023-03-29T20:53:00Z</cp:lastPrinted>
  <dcterms:created xsi:type="dcterms:W3CDTF">2024-09-18T18:30:00Z</dcterms:created>
  <dcterms:modified xsi:type="dcterms:W3CDTF">2024-10-14T15:53:00Z</dcterms:modified>
</cp:coreProperties>
</file>